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B4" w:rsidRPr="00513FE6" w:rsidRDefault="00A97EB4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EB4" w:rsidRPr="00513FE6" w:rsidRDefault="00A97EB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A97EB4" w:rsidRPr="00513FE6" w:rsidRDefault="00A97EB4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97EB4" w:rsidRPr="00513FE6" w:rsidRDefault="00A97EB4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97EB4" w:rsidRDefault="00A97EB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A97EB4" w:rsidRPr="00E40E79" w:rsidRDefault="00A97EB4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A97EB4" w:rsidRPr="00513FE6" w:rsidRDefault="00A97EB4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2884</w:t>
      </w:r>
    </w:p>
    <w:p w:rsidR="00A97EB4" w:rsidRPr="003C0768" w:rsidRDefault="00A97EB4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A97EB4" w:rsidRPr="00E40E79" w:rsidRDefault="00A97EB4" w:rsidP="00B05BA8">
      <w:pPr>
        <w:rPr>
          <w:rFonts w:ascii="Century" w:hAnsi="Century"/>
          <w:sz w:val="18"/>
          <w:szCs w:val="26"/>
          <w:lang w:val="uk-UA"/>
        </w:rPr>
      </w:pPr>
    </w:p>
    <w:p w:rsidR="00A97EB4" w:rsidRPr="003C0768" w:rsidRDefault="00A97EB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Макаренку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A97EB4" w:rsidRPr="00E40E79" w:rsidRDefault="00A97EB4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A97EB4" w:rsidRPr="003C0768" w:rsidRDefault="00A97EB4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Макаренку Василю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A97EB4" w:rsidRPr="003C0768" w:rsidRDefault="00A97EB4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97EB4" w:rsidRDefault="00A97EB4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Макаренку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4,6000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4620983900:34:000:0112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A97EB4" w:rsidRPr="007C76DF" w:rsidRDefault="00A97EB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Макаренку Василю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A97EB4" w:rsidRPr="003C0768" w:rsidRDefault="00A97EB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A97EB4" w:rsidRPr="003C0768" w:rsidRDefault="00A97EB4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A97EB4" w:rsidRDefault="00A97EB4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A97EB4" w:rsidRPr="003C0768" w:rsidRDefault="00A97EB4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A97EB4" w:rsidRDefault="00A97EB4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A97EB4" w:rsidSect="00A97EB4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A97EB4" w:rsidRPr="003C0768" w:rsidRDefault="00A97EB4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A97EB4" w:rsidRPr="003C0768" w:rsidSect="00A97EB4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A97EB4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635D7E6-DD61-42AE-BAEF-5AB508EB8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323</Words>
  <Characters>2299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